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2E852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POTTER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D374B56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Lifton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Devon.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Labourer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</w:p>
    <w:p w14:paraId="1D51E8E7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A60A468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90165B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Halnath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Mauleverer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trespass and taking against him</w:t>
      </w:r>
    </w:p>
    <w:p w14:paraId="6AB65C1A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William Walter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Lifton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70F83060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C64D865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CE8EE8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64D29A1" w14:textId="77777777" w:rsidR="004A0150" w:rsidRDefault="004A0150" w:rsidP="004A015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November 2021</w:t>
      </w:r>
    </w:p>
    <w:p w14:paraId="6E0C9F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4A065" w14:textId="77777777" w:rsidR="004A0150" w:rsidRDefault="004A0150" w:rsidP="009139A6">
      <w:r>
        <w:separator/>
      </w:r>
    </w:p>
  </w:endnote>
  <w:endnote w:type="continuationSeparator" w:id="0">
    <w:p w14:paraId="29CF4411" w14:textId="77777777" w:rsidR="004A0150" w:rsidRDefault="004A01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4C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93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9E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5AF5" w14:textId="77777777" w:rsidR="004A0150" w:rsidRDefault="004A0150" w:rsidP="009139A6">
      <w:r>
        <w:separator/>
      </w:r>
    </w:p>
  </w:footnote>
  <w:footnote w:type="continuationSeparator" w:id="0">
    <w:p w14:paraId="0C74E4E6" w14:textId="77777777" w:rsidR="004A0150" w:rsidRDefault="004A01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70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7F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32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150"/>
    <w:rsid w:val="000666E0"/>
    <w:rsid w:val="002510B7"/>
    <w:rsid w:val="004A015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6F871"/>
  <w15:chartTrackingRefBased/>
  <w15:docId w15:val="{92EEBE10-F076-4554-93E2-91348CE5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0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2021-12-26T12:45:00Z</dcterms:created>
  <dcterms:modified xsi:type="dcterms:W3CDTF">2021-12-26T12:48:00Z</dcterms:modified>
</cp:coreProperties>
</file>